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CE51D" w14:textId="77777777" w:rsidR="00C11805" w:rsidRDefault="00C11805" w:rsidP="00C11805"/>
    <w:p w14:paraId="1564615B" w14:textId="1FBC1C78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06499C2F" w14:textId="3AD1FDBA" w:rsidR="00A72694" w:rsidRDefault="00C11805" w:rsidP="00A72694">
      <w:pPr>
        <w:rPr>
          <w:rFonts w:asciiTheme="minorHAnsi" w:hAnsiTheme="minorHAnsi"/>
        </w:rPr>
      </w:pPr>
      <w:r w:rsidRPr="00C11805">
        <w:rPr>
          <w:rFonts w:asciiTheme="minorHAnsi" w:hAnsiTheme="minorHAnsi"/>
        </w:rPr>
        <w:t>Vi leverer med dette vårt tilbud i den kunngjorte konkurransen om totalentreprise for</w:t>
      </w:r>
      <w:r w:rsidR="00471A15">
        <w:rPr>
          <w:rFonts w:asciiTheme="minorHAnsi" w:hAnsiTheme="minorHAnsi"/>
        </w:rPr>
        <w:t xml:space="preserve"> </w:t>
      </w:r>
      <w:proofErr w:type="spellStart"/>
      <w:r w:rsidR="008D6834">
        <w:rPr>
          <w:rFonts w:asciiTheme="minorHAnsi" w:hAnsiTheme="minorHAnsi"/>
        </w:rPr>
        <w:t>omsorgsbustader</w:t>
      </w:r>
      <w:proofErr w:type="spellEnd"/>
      <w:r w:rsidR="008D6834">
        <w:rPr>
          <w:rFonts w:asciiTheme="minorHAnsi" w:hAnsiTheme="minorHAnsi"/>
        </w:rPr>
        <w:t xml:space="preserve"> </w:t>
      </w:r>
      <w:proofErr w:type="spellStart"/>
      <w:r w:rsidR="008D6834">
        <w:rPr>
          <w:rFonts w:asciiTheme="minorHAnsi" w:hAnsiTheme="minorHAnsi"/>
        </w:rPr>
        <w:t>Røyskattlia</w:t>
      </w:r>
      <w:proofErr w:type="spellEnd"/>
      <w:r w:rsidR="008D6834">
        <w:rPr>
          <w:rFonts w:asciiTheme="minorHAnsi" w:hAnsiTheme="minorHAnsi"/>
        </w:rPr>
        <w:t xml:space="preserve"> 18 </w:t>
      </w:r>
      <w:r>
        <w:rPr>
          <w:rFonts w:asciiTheme="minorHAnsi" w:hAnsiTheme="minorHAnsi"/>
        </w:rPr>
        <w:t>for</w:t>
      </w:r>
      <w:r w:rsidRPr="00C11805">
        <w:rPr>
          <w:rFonts w:asciiTheme="minorHAnsi" w:hAnsiTheme="minorHAnsi"/>
        </w:rPr>
        <w:t xml:space="preserve"> Lom kommune.</w:t>
      </w:r>
    </w:p>
    <w:p w14:paraId="73B2570D" w14:textId="77777777" w:rsidR="00C11805" w:rsidRPr="00120C6C" w:rsidRDefault="00C11805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proofErr w:type="spellStart"/>
            <w:r w:rsidRPr="00120C6C">
              <w:rPr>
                <w:rFonts w:asciiTheme="minorHAnsi" w:hAnsiTheme="minorHAnsi"/>
                <w:highlight w:val="yellow"/>
              </w:rPr>
              <w:t>organisasjonsnr</w:t>
            </w:r>
            <w:proofErr w:type="spellEnd"/>
            <w:r w:rsidRPr="00120C6C">
              <w:rPr>
                <w:rFonts w:asciiTheme="minorHAnsi" w:hAnsiTheme="minorHAnsi"/>
                <w:highlight w:val="yellow"/>
              </w:rPr>
              <w:t>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proofErr w:type="spellStart"/>
            <w:r w:rsidRPr="00120C6C">
              <w:rPr>
                <w:rFonts w:asciiTheme="minorHAnsi" w:hAnsiTheme="minorHAnsi"/>
                <w:b/>
              </w:rPr>
              <w:t>Postnr</w:t>
            </w:r>
            <w:proofErr w:type="spellEnd"/>
            <w:r w:rsidRPr="00120C6C">
              <w:rPr>
                <w:rFonts w:asciiTheme="minorHAnsi" w:hAnsiTheme="minorHAnsi"/>
                <w:b/>
              </w:rPr>
              <w:t>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921939" w:rsidRPr="00120C6C" w14:paraId="2FAB6486" w14:textId="77777777" w:rsidTr="003F7705">
        <w:tc>
          <w:tcPr>
            <w:tcW w:w="3085" w:type="dxa"/>
          </w:tcPr>
          <w:p w14:paraId="6998ABFB" w14:textId="3C99F2A3" w:rsidR="00921939" w:rsidRPr="00120C6C" w:rsidRDefault="00921939" w:rsidP="00A72694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Stilling: </w:t>
            </w:r>
          </w:p>
        </w:tc>
        <w:tc>
          <w:tcPr>
            <w:tcW w:w="6415" w:type="dxa"/>
          </w:tcPr>
          <w:p w14:paraId="210AA011" w14:textId="16BF7596" w:rsidR="00921939" w:rsidRPr="00120C6C" w:rsidRDefault="00921939" w:rsidP="00A72694">
            <w:pPr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  <w:highlight w:val="yellow"/>
              </w:rPr>
              <w:t>[Sett inn stilling for kontaktperson]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2943E95F" w14:textId="2B5A8007" w:rsidR="005F2F20" w:rsidRDefault="005F2F20" w:rsidP="003A6B93">
      <w:pPr>
        <w:rPr>
          <w:rFonts w:asciiTheme="minorHAnsi" w:hAnsiTheme="minorHAnsi"/>
        </w:rPr>
      </w:pPr>
    </w:p>
    <w:p w14:paraId="3F622618" w14:textId="48CB542F" w:rsidR="00634EF5" w:rsidRDefault="00634EF5" w:rsidP="00634EF5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Opplysninger</w:t>
      </w:r>
      <w:r w:rsidR="00471A15">
        <w:rPr>
          <w:rFonts w:asciiTheme="minorHAnsi" w:hAnsiTheme="minorHAnsi"/>
          <w:b/>
        </w:rPr>
        <w:t xml:space="preserve"> om bemyndiget representant</w:t>
      </w:r>
      <w:r>
        <w:rPr>
          <w:rFonts w:asciiTheme="minorHAnsi" w:hAnsiTheme="minorHAnsi"/>
          <w:b/>
        </w:rPr>
        <w:t xml:space="preserve"> til bruk ved en eventuell kontraktsignering:</w:t>
      </w:r>
    </w:p>
    <w:p w14:paraId="335C46C7" w14:textId="77777777" w:rsidR="00634EF5" w:rsidRDefault="00634EF5" w:rsidP="00634EF5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9"/>
        <w:gridCol w:w="6301"/>
      </w:tblGrid>
      <w:tr w:rsidR="00634EF5" w14:paraId="65053739" w14:textId="77777777" w:rsidTr="00634EF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14E2" w14:textId="77777777" w:rsidR="00634EF5" w:rsidRDefault="00634EF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Navn: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2513" w14:textId="77777777" w:rsidR="00634EF5" w:rsidRDefault="00634EF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634EF5" w14:paraId="78953CEB" w14:textId="77777777" w:rsidTr="00634EF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6026" w14:textId="77777777" w:rsidR="00634EF5" w:rsidRDefault="00634EF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Stilling: 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4E7F" w14:textId="77777777" w:rsidR="00634EF5" w:rsidRDefault="00634EF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[Sett inn stilling]</w:t>
            </w:r>
          </w:p>
        </w:tc>
      </w:tr>
      <w:tr w:rsidR="00634EF5" w14:paraId="798D50DD" w14:textId="77777777" w:rsidTr="00634EF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FAF6" w14:textId="77777777" w:rsidR="00634EF5" w:rsidRDefault="00634EF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5EF2" w14:textId="77777777" w:rsidR="00634EF5" w:rsidRDefault="00634EF5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highlight w:val="yellow"/>
              </w:rPr>
              <w:t>[Sett inn direkte telefonnummer til signatar]</w:t>
            </w:r>
          </w:p>
        </w:tc>
      </w:tr>
      <w:tr w:rsidR="00634EF5" w:rsidRPr="00BE75B8" w14:paraId="381F09BA" w14:textId="77777777" w:rsidTr="00634EF5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1E27" w14:textId="77777777" w:rsidR="00634EF5" w:rsidRDefault="00634EF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9F5A" w14:textId="77777777" w:rsidR="00634EF5" w:rsidRDefault="00634EF5">
            <w:pPr>
              <w:rPr>
                <w:rFonts w:asciiTheme="minorHAnsi" w:hAnsiTheme="minorHAnsi"/>
                <w:lang w:val="nn-NO"/>
              </w:rPr>
            </w:pPr>
            <w:r>
              <w:rPr>
                <w:rFonts w:asciiTheme="minorHAnsi" w:hAnsiTheme="minorHAnsi"/>
                <w:highlight w:val="yellow"/>
                <w:lang w:val="nn-NO"/>
              </w:rPr>
              <w:t>[Sett inn e-post til signatar]</w:t>
            </w:r>
          </w:p>
        </w:tc>
      </w:tr>
    </w:tbl>
    <w:p w14:paraId="49EE4B98" w14:textId="77777777" w:rsidR="00E01E9D" w:rsidRPr="00634EF5" w:rsidRDefault="00E01E9D" w:rsidP="003A6B93">
      <w:pPr>
        <w:rPr>
          <w:rFonts w:asciiTheme="minorHAnsi" w:hAnsiTheme="minorHAnsi"/>
          <w:lang w:val="nn-NO"/>
        </w:rPr>
      </w:pPr>
    </w:p>
    <w:p w14:paraId="3293B386" w14:textId="77777777" w:rsidR="00634EF5" w:rsidRPr="00634EF5" w:rsidRDefault="00634EF5" w:rsidP="003A6B93">
      <w:pPr>
        <w:rPr>
          <w:rFonts w:asciiTheme="minorHAnsi" w:hAnsiTheme="minorHAnsi"/>
          <w:lang w:val="nn-NO"/>
        </w:rPr>
      </w:pPr>
    </w:p>
    <w:p w14:paraId="56248F20" w14:textId="77777777" w:rsidR="00634EF5" w:rsidRDefault="00634EF5" w:rsidP="00634EF5">
      <w:pPr>
        <w:rPr>
          <w:rFonts w:asciiTheme="minorHAnsi" w:hAnsiTheme="minorHAnsi"/>
        </w:rPr>
      </w:pPr>
      <w:r>
        <w:rPr>
          <w:rFonts w:asciiTheme="minorHAnsi" w:hAnsiTheme="minorHAnsi"/>
        </w:rPr>
        <w:t>Det bekreftes at alle kvalifikasjonskrav i konkurransen er oppfylt.</w:t>
      </w:r>
    </w:p>
    <w:p w14:paraId="5393AFB1" w14:textId="77777777" w:rsidR="00634EF5" w:rsidRDefault="00634EF5" w:rsidP="00634EF5">
      <w:pPr>
        <w:rPr>
          <w:rFonts w:asciiTheme="minorHAnsi" w:hAnsiTheme="minorHAnsi"/>
        </w:rPr>
      </w:pPr>
    </w:p>
    <w:p w14:paraId="63C7F6CF" w14:textId="77777777" w:rsidR="00634EF5" w:rsidRDefault="00634EF5" w:rsidP="00634EF5">
      <w:pPr>
        <w:rPr>
          <w:rFonts w:asciiTheme="minorHAnsi" w:hAnsiTheme="minorHAnsi"/>
        </w:rPr>
      </w:pPr>
      <w:r>
        <w:rPr>
          <w:rFonts w:asciiTheme="minorHAnsi" w:hAnsiTheme="minorHAnsi"/>
        </w:rPr>
        <w:t>Det bekreftes at tilbudet vedstås frem til vedståelsesfristens utløp, evt. frem til kontraktsignering dersom det skjer før.</w:t>
      </w:r>
    </w:p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C96C3E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C5BF9" w14:textId="77777777" w:rsidR="00AF2B07" w:rsidRDefault="00AF2B07" w:rsidP="00D7129D">
      <w:r>
        <w:separator/>
      </w:r>
    </w:p>
  </w:endnote>
  <w:endnote w:type="continuationSeparator" w:id="0">
    <w:p w14:paraId="044228B7" w14:textId="77777777" w:rsidR="00AF2B07" w:rsidRDefault="00AF2B07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68370" w14:textId="77777777" w:rsidR="00AF2B07" w:rsidRDefault="00AF2B07" w:rsidP="00D7129D">
      <w:r>
        <w:separator/>
      </w:r>
    </w:p>
  </w:footnote>
  <w:footnote w:type="continuationSeparator" w:id="0">
    <w:p w14:paraId="03AF9329" w14:textId="77777777" w:rsidR="00AF2B07" w:rsidRDefault="00AF2B07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7F7"/>
    <w:rsid w:val="00031DA8"/>
    <w:rsid w:val="0003293B"/>
    <w:rsid w:val="000338B8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2DA8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4F56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911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0A6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454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B04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1A15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A55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0D93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1B6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578C"/>
    <w:rsid w:val="00616D45"/>
    <w:rsid w:val="0061792B"/>
    <w:rsid w:val="00617B3F"/>
    <w:rsid w:val="00620300"/>
    <w:rsid w:val="00621F88"/>
    <w:rsid w:val="00625BFF"/>
    <w:rsid w:val="00626A66"/>
    <w:rsid w:val="00626BB0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EF5"/>
    <w:rsid w:val="00634FD7"/>
    <w:rsid w:val="00635CA5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37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4AB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34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135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939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6B4F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77826"/>
    <w:rsid w:val="00980FC3"/>
    <w:rsid w:val="00984CD8"/>
    <w:rsid w:val="009859F7"/>
    <w:rsid w:val="009873FF"/>
    <w:rsid w:val="00987B95"/>
    <w:rsid w:val="00990C00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46F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3C8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2B07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6A43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5B8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805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C3E"/>
    <w:rsid w:val="00C96F71"/>
    <w:rsid w:val="00C978FF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070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4A2"/>
    <w:rsid w:val="00DD0D71"/>
    <w:rsid w:val="00DD1443"/>
    <w:rsid w:val="00DD1E36"/>
    <w:rsid w:val="00DD228D"/>
    <w:rsid w:val="00DD27CF"/>
    <w:rsid w:val="00DD2B8C"/>
    <w:rsid w:val="00DD2C91"/>
    <w:rsid w:val="00DD3B54"/>
    <w:rsid w:val="00DD438B"/>
    <w:rsid w:val="00DD452F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833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57C4F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0D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paragraph" w:styleId="Revisjon">
    <w:name w:val="Revision"/>
    <w:hidden/>
    <w:uiPriority w:val="99"/>
    <w:semiHidden/>
    <w:rsid w:val="00471A15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492C46910C2943B7D5E594A767A1FD" ma:contentTypeVersion="4" ma:contentTypeDescription="Opprett et nytt dokument." ma:contentTypeScope="" ma:versionID="798ef8f586d7dfcc17fdfc13ae877637">
  <xsd:schema xmlns:xsd="http://www.w3.org/2001/XMLSchema" xmlns:xs="http://www.w3.org/2001/XMLSchema" xmlns:p="http://schemas.microsoft.com/office/2006/metadata/properties" xmlns:ns2="3aa9e8f4-4b10-426f-87d8-6a45de75131a" targetNamespace="http://schemas.microsoft.com/office/2006/metadata/properties" ma:root="true" ma:fieldsID="3d6aba7bd3b47995ab460a60a5173b3a" ns2:_="">
    <xsd:import namespace="3aa9e8f4-4b10-426f-87d8-6a45de7513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9e8f4-4b10-426f-87d8-6a45de751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ED8820-65D6-4DF8-9DF9-8EA398238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3AA98-9C21-4720-B06E-CDBCADDC14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21A356-AC0A-4B92-83FD-EE6BEEF6C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9e8f4-4b10-426f-87d8-6a45de751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24</TotalTime>
  <Pages>1</Pages>
  <Words>193</Words>
  <Characters>1026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Ingrid Vehusheia</cp:lastModifiedBy>
  <cp:revision>18</cp:revision>
  <dcterms:created xsi:type="dcterms:W3CDTF">2022-04-08T07:11:00Z</dcterms:created>
  <dcterms:modified xsi:type="dcterms:W3CDTF">2026-05-19T08:41:00Z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0x01010035492C46910C2943B7D5E594A767A1FD</vt:lpwstr>
  </property>
</Properties>
</file>